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B4D39" w14:textId="77777777" w:rsidR="00BA4360" w:rsidRDefault="00BA4360" w:rsidP="00BA436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</w:t>
      </w:r>
      <w:r w:rsidR="00DD22D8">
        <w:rPr>
          <w:rFonts w:cs="Arial" w:hint="eastAsia"/>
          <w:bCs/>
          <w:sz w:val="22"/>
          <w:szCs w:val="22"/>
          <w:lang w:eastAsia="zh-CN"/>
        </w:rPr>
        <w:t>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B97126">
        <w:rPr>
          <w:rFonts w:cs="Arial" w:hint="eastAsia"/>
          <w:bCs/>
          <w:sz w:val="22"/>
          <w:szCs w:val="22"/>
          <w:lang w:eastAsia="zh-CN"/>
        </w:rPr>
        <w:t>2</w:t>
      </w:r>
      <w:r w:rsidR="0048792B">
        <w:rPr>
          <w:rFonts w:cs="Arial"/>
          <w:bCs/>
          <w:sz w:val="22"/>
          <w:szCs w:val="22"/>
          <w:lang w:eastAsia="zh-CN"/>
        </w:rPr>
        <w:t>02413</w:t>
      </w:r>
    </w:p>
    <w:p w14:paraId="25AE3D2E" w14:textId="77777777" w:rsidR="00BA4360" w:rsidRDefault="00BA4360" w:rsidP="00BA4360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DD22D8">
        <w:rPr>
          <w:rFonts w:hint="eastAsia"/>
          <w:sz w:val="22"/>
          <w:szCs w:val="22"/>
          <w:lang w:eastAsia="zh-CN"/>
        </w:rPr>
        <w:t>Jan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1</w:t>
      </w:r>
      <w:r w:rsidR="00DD22D8"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 w:rsidR="00DD22D8">
        <w:rPr>
          <w:rFonts w:hint="eastAsia"/>
          <w:sz w:val="22"/>
          <w:szCs w:val="22"/>
          <w:lang w:eastAsia="zh-CN"/>
        </w:rPr>
        <w:t>25</w:t>
      </w:r>
      <w:r w:rsidR="00E91E46">
        <w:rPr>
          <w:sz w:val="22"/>
          <w:szCs w:val="22"/>
        </w:rPr>
        <w:t>, 202</w:t>
      </w:r>
      <w:r w:rsidR="00E91E46">
        <w:rPr>
          <w:rFonts w:hint="eastAsia"/>
          <w:sz w:val="22"/>
          <w:szCs w:val="22"/>
          <w:lang w:eastAsia="zh-CN"/>
        </w:rPr>
        <w:t>2</w:t>
      </w:r>
    </w:p>
    <w:p w14:paraId="286DCD67" w14:textId="77777777" w:rsidR="00BA4360" w:rsidRDefault="00BA4360" w:rsidP="00BA4360">
      <w:pPr>
        <w:rPr>
          <w:lang w:eastAsia="zh-CN"/>
        </w:rPr>
      </w:pPr>
    </w:p>
    <w:p w14:paraId="176DAB08" w14:textId="77777777" w:rsidR="00BA4360" w:rsidRDefault="00BA4360" w:rsidP="00BA4360">
      <w:pPr>
        <w:rPr>
          <w:lang w:eastAsia="zh-CN"/>
        </w:rPr>
      </w:pPr>
    </w:p>
    <w:p w14:paraId="654717BD" w14:textId="6A871C19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552E8">
        <w:rPr>
          <w:rFonts w:ascii="Arial" w:hAnsi="Arial" w:cs="Arial"/>
          <w:bCs/>
          <w:sz w:val="22"/>
          <w:szCs w:val="22"/>
          <w:lang w:eastAsia="zh-CN"/>
        </w:rPr>
        <w:t>LS on Rel-17 FeMIMO SRS related impact</w:t>
      </w:r>
    </w:p>
    <w:p w14:paraId="73669296" w14:textId="77777777" w:rsidR="00BA4360" w:rsidRPr="00B97703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1127808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7C93A857" w14:textId="77777777" w:rsidR="00BA4360" w:rsidRPr="00735B24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83061">
        <w:rPr>
          <w:rFonts w:ascii="Arial" w:hAnsi="Arial" w:cs="Arial"/>
          <w:sz w:val="22"/>
          <w:szCs w:val="22"/>
        </w:rPr>
        <w:t>NR_</w:t>
      </w:r>
      <w:r w:rsidR="001552E8">
        <w:rPr>
          <w:rFonts w:ascii="Arial" w:hAnsi="Arial" w:cs="Arial"/>
          <w:sz w:val="22"/>
          <w:szCs w:val="22"/>
        </w:rPr>
        <w:t>feMIMO</w:t>
      </w:r>
      <w:r w:rsidRPr="00383061">
        <w:rPr>
          <w:rFonts w:ascii="Arial" w:hAnsi="Arial" w:cs="Arial"/>
          <w:sz w:val="22"/>
          <w:szCs w:val="22"/>
        </w:rPr>
        <w:t>-Core</w:t>
      </w:r>
    </w:p>
    <w:p w14:paraId="47ADFEDA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916C4BD" w14:textId="3A22F7BF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52E8">
        <w:rPr>
          <w:rFonts w:ascii="Arial" w:hAnsi="Arial" w:cs="Arial"/>
          <w:bCs/>
          <w:sz w:val="22"/>
          <w:szCs w:val="22"/>
        </w:rPr>
        <w:t>RAN4</w:t>
      </w:r>
    </w:p>
    <w:p w14:paraId="798674CD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</w:t>
      </w:r>
      <w:bookmarkEnd w:id="8"/>
      <w:bookmarkEnd w:id="9"/>
      <w:bookmarkEnd w:id="10"/>
      <w:bookmarkEnd w:id="11"/>
      <w:bookmarkEnd w:id="12"/>
      <w:bookmarkEnd w:id="13"/>
      <w:r w:rsidR="001552E8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63BDD46" w14:textId="77777777" w:rsidR="00BA4360" w:rsidRPr="00254EEF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52E8" w:rsidRPr="001552E8">
        <w:rPr>
          <w:rFonts w:ascii="Arial" w:hAnsi="Arial" w:cs="Arial"/>
          <w:bCs/>
          <w:sz w:val="22"/>
          <w:szCs w:val="22"/>
        </w:rPr>
        <w:t>-</w:t>
      </w:r>
    </w:p>
    <w:bookmarkEnd w:id="14"/>
    <w:bookmarkEnd w:id="15"/>
    <w:p w14:paraId="31A4A990" w14:textId="77777777"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1509B8B4" w14:textId="77777777"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0FF9E7E" w14:textId="77777777" w:rsidR="00BA4360" w:rsidRPr="00523785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9701E17" w14:textId="77777777" w:rsidR="00BA4360" w:rsidRPr="00523785" w:rsidRDefault="00BA4360" w:rsidP="00BA436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1552E8">
        <w:rPr>
          <w:rFonts w:eastAsiaTheme="minorEastAsia" w:cs="Arial"/>
          <w:sz w:val="20"/>
          <w:lang w:eastAsia="zh-CN"/>
        </w:rPr>
        <w:t>Xiang Gao</w:t>
      </w:r>
    </w:p>
    <w:p w14:paraId="3D3F3BC9" w14:textId="77777777" w:rsidR="00BA4360" w:rsidRPr="00523785" w:rsidRDefault="00BA4360" w:rsidP="00BA436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r w:rsidR="001552E8">
        <w:rPr>
          <w:rStyle w:val="Hyperlink"/>
          <w:rFonts w:cs="Arial"/>
          <w:sz w:val="22"/>
          <w:szCs w:val="22"/>
          <w:lang w:eastAsia="zh-CN"/>
        </w:rPr>
        <w:t>gaoxiang74@huawei.com</w:t>
      </w:r>
    </w:p>
    <w:p w14:paraId="3DE56948" w14:textId="77777777" w:rsidR="00BA4360" w:rsidRPr="004E3939" w:rsidRDefault="00BA4360" w:rsidP="00BA436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504D223" w14:textId="77777777" w:rsidR="00BA4360" w:rsidRPr="00AF5C8C" w:rsidRDefault="00BA4360" w:rsidP="00BA4360">
      <w:pPr>
        <w:spacing w:after="60"/>
        <w:ind w:left="1985" w:hanging="1985"/>
        <w:rPr>
          <w:rFonts w:ascii="Arial" w:hAnsi="Arial" w:cs="Arial"/>
          <w:b/>
        </w:rPr>
      </w:pPr>
    </w:p>
    <w:p w14:paraId="44FE6088" w14:textId="77777777" w:rsidR="00BA4360" w:rsidRPr="00060218" w:rsidRDefault="00BA4360" w:rsidP="00BA4360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DCA16BF" w14:textId="77777777" w:rsidR="00BA4360" w:rsidRDefault="00BA4360" w:rsidP="00BA4360">
      <w:pPr>
        <w:rPr>
          <w:lang w:eastAsia="zh-CN"/>
        </w:rPr>
      </w:pPr>
    </w:p>
    <w:p w14:paraId="7CD79951" w14:textId="77777777" w:rsidR="00BA4360" w:rsidRDefault="00BA4360" w:rsidP="00BA4360">
      <w:pPr>
        <w:pStyle w:val="Heading1"/>
      </w:pPr>
      <w:r>
        <w:t>1</w:t>
      </w:r>
      <w:r>
        <w:tab/>
        <w:t>Overall description</w:t>
      </w:r>
    </w:p>
    <w:p w14:paraId="7621A30C" w14:textId="77777777" w:rsidR="00A066BB" w:rsidRPr="009C671B" w:rsidRDefault="00A066BB" w:rsidP="00BA4360">
      <w:pPr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lang w:val="en-US" w:eastAsia="zh-CN"/>
        </w:rPr>
        <w:t xml:space="preserve">In </w:t>
      </w:r>
      <w:r w:rsidR="00BA4360" w:rsidRPr="009C671B">
        <w:rPr>
          <w:rFonts w:ascii="Arial" w:hAnsi="Arial" w:cs="Arial"/>
          <w:lang w:val="en-US" w:eastAsia="zh-CN"/>
        </w:rPr>
        <w:t>RAN4</w:t>
      </w:r>
      <w:r w:rsidR="001552E8" w:rsidRPr="009C671B">
        <w:rPr>
          <w:rFonts w:ascii="Arial" w:hAnsi="Arial" w:cs="Arial"/>
          <w:lang w:val="en-US" w:eastAsia="zh-CN"/>
        </w:rPr>
        <w:t xml:space="preserve">#101bis-e meeting, </w:t>
      </w:r>
      <w:r w:rsidRPr="009C671B">
        <w:rPr>
          <w:rFonts w:ascii="Arial" w:hAnsi="Arial" w:cs="Arial"/>
          <w:lang w:val="en-US" w:eastAsia="zh-CN"/>
        </w:rPr>
        <w:t xml:space="preserve">SRS related issues were raised in </w:t>
      </w:r>
      <w:r w:rsidR="003C12C9">
        <w:rPr>
          <w:rFonts w:ascii="Arial" w:hAnsi="Arial" w:cs="Arial"/>
          <w:lang w:val="en-US" w:eastAsia="zh-CN"/>
        </w:rPr>
        <w:t>[1]</w:t>
      </w:r>
      <w:r w:rsidRPr="009C671B">
        <w:rPr>
          <w:rFonts w:ascii="Arial" w:hAnsi="Arial" w:cs="Arial"/>
          <w:lang w:val="en-US" w:eastAsia="zh-CN"/>
        </w:rPr>
        <w:t>. To be specific, in Rel-17 UE is allowed to indicate its capability on SRS transmission starting on any OFDM symbol</w:t>
      </w:r>
      <w:r w:rsidR="001552E8" w:rsidRPr="009C671B">
        <w:rPr>
          <w:rFonts w:ascii="Arial" w:hAnsi="Arial" w:cs="Arial"/>
          <w:lang w:val="en-US" w:eastAsia="zh-CN"/>
        </w:rPr>
        <w:t xml:space="preserve"> </w:t>
      </w:r>
      <w:r w:rsidRPr="009C671B">
        <w:rPr>
          <w:rFonts w:ascii="Arial" w:hAnsi="Arial" w:cs="Arial"/>
          <w:lang w:val="en-US" w:eastAsia="zh-CN"/>
        </w:rPr>
        <w:t xml:space="preserve">within the slot. </w:t>
      </w:r>
      <w:r w:rsidR="00672978" w:rsidRPr="009C671B">
        <w:rPr>
          <w:rFonts w:ascii="Arial" w:hAnsi="Arial" w:cs="Arial"/>
          <w:lang w:val="en-US" w:eastAsia="zh-CN"/>
        </w:rPr>
        <w:t xml:space="preserve">Then several OFDM symbols gap </w:t>
      </w:r>
      <w:r w:rsidRPr="009C671B">
        <w:rPr>
          <w:rFonts w:ascii="Arial" w:hAnsi="Arial" w:cs="Arial"/>
          <w:lang w:val="en-US" w:eastAsia="zh-CN"/>
        </w:rPr>
        <w:t>can exist between two SRS resource</w:t>
      </w:r>
      <w:r w:rsidR="00B4319C">
        <w:rPr>
          <w:rFonts w:ascii="Arial" w:hAnsi="Arial" w:cs="Arial"/>
          <w:lang w:val="en-US" w:eastAsia="zh-CN"/>
        </w:rPr>
        <w:t xml:space="preserve"> sets</w:t>
      </w:r>
      <w:r w:rsidRPr="009C671B">
        <w:rPr>
          <w:rFonts w:ascii="Arial" w:hAnsi="Arial" w:cs="Arial"/>
          <w:lang w:val="en-US" w:eastAsia="zh-CN"/>
        </w:rPr>
        <w:t xml:space="preserve">. Consequently, </w:t>
      </w:r>
      <w:r w:rsidR="00211E23">
        <w:rPr>
          <w:rFonts w:ascii="Arial" w:hAnsi="Arial" w:cs="Arial"/>
          <w:lang w:val="en-US" w:eastAsia="zh-CN"/>
        </w:rPr>
        <w:t xml:space="preserve">it is </w:t>
      </w:r>
      <w:r w:rsidRPr="009C671B">
        <w:rPr>
          <w:rFonts w:ascii="Arial" w:hAnsi="Arial" w:cs="Arial"/>
          <w:lang w:val="en-US" w:eastAsia="zh-CN"/>
        </w:rPr>
        <w:t>require</w:t>
      </w:r>
      <w:r w:rsidR="00211E23">
        <w:rPr>
          <w:rFonts w:ascii="Arial" w:hAnsi="Arial" w:cs="Arial"/>
          <w:lang w:val="en-US" w:eastAsia="zh-CN"/>
        </w:rPr>
        <w:t>d</w:t>
      </w:r>
      <w:r w:rsidRPr="009C671B">
        <w:rPr>
          <w:rFonts w:ascii="Arial" w:hAnsi="Arial" w:cs="Arial"/>
          <w:lang w:val="en-US" w:eastAsia="zh-CN"/>
        </w:rPr>
        <w:t xml:space="preserve"> to clarify that whether UE is allowed to transmit other UL signals during the gap. A figure </w:t>
      </w:r>
      <w:r w:rsidR="009C73BA" w:rsidRPr="009C671B">
        <w:rPr>
          <w:rFonts w:ascii="Arial" w:hAnsi="Arial" w:cs="Arial"/>
          <w:lang w:val="en-US" w:eastAsia="zh-CN"/>
        </w:rPr>
        <w:t>is provided as</w:t>
      </w:r>
      <w:r w:rsidRPr="009C671B">
        <w:rPr>
          <w:rFonts w:ascii="Arial" w:hAnsi="Arial" w:cs="Arial"/>
          <w:lang w:val="en-US" w:eastAsia="zh-CN"/>
        </w:rPr>
        <w:t xml:space="preserve"> below to better understand the scenario: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66BB" w:rsidRPr="009C671B" w14:paraId="51881FB8" w14:textId="77777777" w:rsidTr="00A066BB">
        <w:tc>
          <w:tcPr>
            <w:tcW w:w="9857" w:type="dxa"/>
          </w:tcPr>
          <w:p w14:paraId="0378EF7C" w14:textId="77777777" w:rsidR="00A066BB" w:rsidRPr="009C671B" w:rsidRDefault="00B4319C" w:rsidP="00B4319C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6CD0948" wp14:editId="32EA095E">
                  <wp:extent cx="3727938" cy="1395449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601" cy="1408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35AE1B" w14:textId="77777777" w:rsidR="009C671B" w:rsidRPr="009C671B" w:rsidRDefault="00547E4A" w:rsidP="00E24E5C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Furthermore</w:t>
      </w:r>
      <w:r w:rsidR="00B4319C">
        <w:rPr>
          <w:rFonts w:ascii="Arial" w:hAnsi="Arial" w:cs="Arial"/>
          <w:lang w:val="en-US" w:eastAsia="zh-CN"/>
        </w:rPr>
        <w:t>, if it is allowed to transmit other</w:t>
      </w:r>
      <w:r>
        <w:rPr>
          <w:rFonts w:ascii="Arial" w:hAnsi="Arial" w:cs="Arial"/>
          <w:lang w:val="en-US" w:eastAsia="zh-CN"/>
        </w:rPr>
        <w:t xml:space="preserve"> UL</w:t>
      </w:r>
      <w:r w:rsidR="00B4319C">
        <w:rPr>
          <w:rFonts w:ascii="Arial" w:hAnsi="Arial" w:cs="Arial"/>
          <w:lang w:val="en-US" w:eastAsia="zh-CN"/>
        </w:rPr>
        <w:t xml:space="preserve"> signals during the gap </w:t>
      </w:r>
      <w:r w:rsidR="00B4319C" w:rsidRPr="009C671B">
        <w:rPr>
          <w:rFonts w:ascii="Arial" w:hAnsi="Arial" w:cs="Arial"/>
          <w:lang w:val="en-US" w:eastAsia="zh-CN"/>
        </w:rPr>
        <w:t>between two SRS resource</w:t>
      </w:r>
      <w:r>
        <w:rPr>
          <w:rFonts w:ascii="Arial" w:hAnsi="Arial" w:cs="Arial"/>
          <w:lang w:val="en-US" w:eastAsia="zh-CN"/>
        </w:rPr>
        <w:t xml:space="preserve"> sets, </w:t>
      </w:r>
      <w:r w:rsidR="00EE35CC">
        <w:rPr>
          <w:rFonts w:ascii="Arial" w:hAnsi="Arial" w:cs="Arial"/>
          <w:lang w:val="en-US" w:eastAsia="zh-CN"/>
        </w:rPr>
        <w:t xml:space="preserve">when the Tx antenna </w:t>
      </w:r>
      <w:r w:rsidR="00795D50">
        <w:rPr>
          <w:rFonts w:ascii="Arial" w:hAnsi="Arial" w:cs="Arial"/>
          <w:lang w:val="en-US" w:eastAsia="zh-CN"/>
        </w:rPr>
        <w:t xml:space="preserve">for SRS and PUSCH/PUCCH is different, </w:t>
      </w:r>
      <w:r w:rsidR="00B4319C">
        <w:rPr>
          <w:rFonts w:ascii="Arial" w:hAnsi="Arial" w:cs="Arial"/>
          <w:lang w:val="en-US" w:eastAsia="zh-CN"/>
        </w:rPr>
        <w:t xml:space="preserve">whether the </w:t>
      </w:r>
      <w:r>
        <w:rPr>
          <w:rFonts w:ascii="Arial" w:hAnsi="Arial" w:cs="Arial"/>
          <w:lang w:val="en-US" w:eastAsia="zh-CN"/>
        </w:rPr>
        <w:t xml:space="preserve">time masks </w:t>
      </w:r>
      <w:r w:rsidR="00B4319C">
        <w:rPr>
          <w:rFonts w:ascii="Arial" w:hAnsi="Arial" w:cs="Arial"/>
          <w:lang w:val="en-US" w:eastAsia="zh-CN"/>
        </w:rPr>
        <w:t xml:space="preserve">defined in </w:t>
      </w:r>
      <w:r>
        <w:rPr>
          <w:rFonts w:ascii="Arial" w:hAnsi="Arial" w:cs="Arial"/>
          <w:lang w:val="en-US" w:eastAsia="zh-CN"/>
        </w:rPr>
        <w:t xml:space="preserve">TS 38.101-1 clause 6.3.3.7 </w:t>
      </w:r>
      <w:r w:rsidR="00EE35CC">
        <w:rPr>
          <w:rFonts w:ascii="Arial" w:hAnsi="Arial" w:cs="Arial"/>
          <w:lang w:val="en-US" w:eastAsia="zh-CN"/>
        </w:rPr>
        <w:t xml:space="preserve">is sufficient </w:t>
      </w:r>
      <w:r>
        <w:rPr>
          <w:rFonts w:ascii="Arial" w:hAnsi="Arial" w:cs="Arial"/>
          <w:lang w:val="en-US" w:eastAsia="zh-CN"/>
        </w:rPr>
        <w:t>needs to be</w:t>
      </w:r>
      <w:r w:rsidR="00B4319C">
        <w:rPr>
          <w:rFonts w:ascii="Arial" w:hAnsi="Arial" w:cs="Arial"/>
          <w:lang w:val="en-US" w:eastAsia="zh-CN"/>
        </w:rPr>
        <w:t xml:space="preserve"> clarified.</w:t>
      </w:r>
      <w:r w:rsidR="00E24E5C">
        <w:rPr>
          <w:rFonts w:ascii="Arial" w:hAnsi="Arial" w:cs="Arial"/>
          <w:lang w:val="en-US" w:eastAsia="zh-CN"/>
        </w:rPr>
        <w:t xml:space="preserve"> </w:t>
      </w:r>
      <w:r w:rsidR="009C73BA" w:rsidRPr="009C671B">
        <w:rPr>
          <w:rFonts w:ascii="Arial" w:hAnsi="Arial" w:cs="Arial"/>
          <w:lang w:val="en-US" w:eastAsia="zh-CN"/>
        </w:rPr>
        <w:t xml:space="preserve">RAN4 </w:t>
      </w:r>
      <w:r w:rsidR="00BD16CB">
        <w:rPr>
          <w:rFonts w:ascii="Arial" w:hAnsi="Arial" w:cs="Arial"/>
          <w:lang w:val="en-US" w:eastAsia="zh-CN"/>
        </w:rPr>
        <w:t xml:space="preserve">has discussed </w:t>
      </w:r>
      <w:r w:rsidR="004E3D76">
        <w:rPr>
          <w:rFonts w:ascii="Arial" w:hAnsi="Arial" w:cs="Arial"/>
          <w:lang w:val="en-US" w:eastAsia="zh-CN"/>
        </w:rPr>
        <w:t>on the following questions</w:t>
      </w:r>
      <w:r w:rsidR="009C671B" w:rsidRPr="009C671B">
        <w:rPr>
          <w:rFonts w:ascii="Arial" w:hAnsi="Arial" w:cs="Arial"/>
          <w:lang w:val="en-US" w:eastAsia="zh-CN"/>
        </w:rPr>
        <w:t xml:space="preserve"> </w:t>
      </w:r>
      <w:r w:rsidR="001C0E15">
        <w:rPr>
          <w:rFonts w:ascii="Arial" w:hAnsi="Arial" w:cs="Arial"/>
          <w:lang w:val="en-US" w:eastAsia="zh-CN"/>
        </w:rPr>
        <w:t>considering</w:t>
      </w:r>
      <w:r w:rsidR="009C671B" w:rsidRPr="009C671B">
        <w:rPr>
          <w:rFonts w:ascii="Arial" w:hAnsi="Arial" w:cs="Arial"/>
          <w:lang w:val="en-US" w:eastAsia="zh-CN"/>
        </w:rPr>
        <w:t xml:space="preserve"> the aforementioned two </w:t>
      </w:r>
      <w:r w:rsidR="00E24E5C">
        <w:rPr>
          <w:rFonts w:ascii="Arial" w:hAnsi="Arial" w:cs="Arial"/>
          <w:lang w:val="en-US" w:eastAsia="zh-CN"/>
        </w:rPr>
        <w:t>clarification points</w:t>
      </w:r>
      <w:r w:rsidR="009C671B" w:rsidRPr="009C671B">
        <w:rPr>
          <w:rFonts w:ascii="Arial" w:hAnsi="Arial" w:cs="Arial"/>
          <w:lang w:val="en-US" w:eastAsia="zh-CN"/>
        </w:rPr>
        <w:t>:</w:t>
      </w:r>
    </w:p>
    <w:p w14:paraId="1C6540F7" w14:textId="77777777" w:rsidR="009C671B" w:rsidRPr="009C671B" w:rsidRDefault="009C671B" w:rsidP="00E24E5C">
      <w:pPr>
        <w:jc w:val="both"/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b/>
          <w:lang w:val="en-US" w:eastAsia="zh-CN"/>
        </w:rPr>
        <w:t>Question 1:</w:t>
      </w:r>
      <w:r w:rsidRPr="009C671B">
        <w:rPr>
          <w:rFonts w:ascii="Arial" w:hAnsi="Arial" w:cs="Arial"/>
          <w:lang w:val="en-US" w:eastAsia="zh-CN"/>
        </w:rPr>
        <w:t xml:space="preserve"> </w:t>
      </w:r>
      <w:r w:rsidR="00CB3308" w:rsidRPr="00CB3308">
        <w:rPr>
          <w:rFonts w:ascii="Arial" w:hAnsi="Arial" w:cs="Arial"/>
          <w:lang w:val="en-US" w:eastAsia="zh-CN"/>
        </w:rPr>
        <w:t>Is UE expected to transmit other signals between SRSs belonging to different set where usage is set to antenna switching?</w:t>
      </w:r>
      <w:r w:rsidRPr="009C671B">
        <w:rPr>
          <w:rFonts w:ascii="Arial" w:hAnsi="Arial" w:cs="Arial"/>
          <w:lang w:val="en-US" w:eastAsia="zh-CN"/>
        </w:rPr>
        <w:t xml:space="preserve"> </w:t>
      </w:r>
    </w:p>
    <w:p w14:paraId="737A00A5" w14:textId="77777777" w:rsidR="009C73BA" w:rsidRDefault="009C671B" w:rsidP="00E24E5C">
      <w:pPr>
        <w:jc w:val="both"/>
        <w:rPr>
          <w:lang w:val="en-US" w:eastAsia="zh-CN"/>
        </w:rPr>
      </w:pPr>
      <w:r w:rsidRPr="009C671B">
        <w:rPr>
          <w:rFonts w:ascii="Arial" w:hAnsi="Arial" w:cs="Arial"/>
          <w:b/>
          <w:lang w:val="en-US" w:eastAsia="zh-CN"/>
        </w:rPr>
        <w:t>Question 2:</w:t>
      </w:r>
      <w:r w:rsidRPr="009C671B">
        <w:rPr>
          <w:rFonts w:ascii="Arial" w:hAnsi="Arial" w:cs="Arial"/>
          <w:lang w:val="en-US" w:eastAsia="zh-CN"/>
        </w:rPr>
        <w:t xml:space="preserve"> </w:t>
      </w:r>
      <w:r w:rsidR="00CB3308" w:rsidRPr="00CB3308">
        <w:rPr>
          <w:rFonts w:ascii="Arial" w:hAnsi="Arial" w:cs="Arial"/>
          <w:lang w:val="en-US" w:eastAsia="zh-CN"/>
        </w:rPr>
        <w:t xml:space="preserve">Should there </w:t>
      </w:r>
      <w:r w:rsidR="00CB3308" w:rsidRPr="00E24E5C">
        <w:rPr>
          <w:rFonts w:ascii="Arial" w:hAnsi="Arial" w:cs="Arial"/>
          <w:lang w:val="en-US" w:eastAsia="zh-CN"/>
        </w:rPr>
        <w:t>be a guard period defined in RAN1 specs or a switching time defined in ran4 specs in between SRSs and other signals</w:t>
      </w:r>
      <w:r w:rsidRPr="00E24E5C">
        <w:rPr>
          <w:rFonts w:ascii="Arial" w:hAnsi="Arial" w:cs="Arial"/>
          <w:lang w:val="en-US" w:eastAsia="zh-CN"/>
        </w:rPr>
        <w:t>?</w:t>
      </w:r>
    </w:p>
    <w:p w14:paraId="2A77ADA2" w14:textId="77777777" w:rsidR="0032652A" w:rsidRDefault="0032652A" w:rsidP="004E3D76">
      <w:pPr>
        <w:spacing w:beforeLines="100" w:before="24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It is noticed that during RAN1#107-e meeting, similar issues have been discussed as summarized in [2]. Thus RAN4 would like to inform RAN1 the following initial discussion outcomes:</w:t>
      </w:r>
    </w:p>
    <w:p w14:paraId="4C4CE4B6" w14:textId="77777777" w:rsidR="0032652A" w:rsidRDefault="004E3D76" w:rsidP="0032652A">
      <w:pPr>
        <w:pStyle w:val="ListParagraph"/>
        <w:numPr>
          <w:ilvl w:val="0"/>
          <w:numId w:val="18"/>
        </w:numPr>
        <w:spacing w:beforeLines="100" w:before="240"/>
        <w:ind w:firstLineChars="0"/>
        <w:rPr>
          <w:rFonts w:ascii="Arial" w:hAnsi="Arial" w:cs="Arial"/>
          <w:sz w:val="20"/>
          <w:szCs w:val="20"/>
          <w:lang w:val="en-US"/>
        </w:rPr>
      </w:pPr>
      <w:r w:rsidRPr="0032652A">
        <w:rPr>
          <w:rFonts w:ascii="Arial" w:hAnsi="Arial" w:cs="Arial"/>
          <w:sz w:val="20"/>
          <w:szCs w:val="20"/>
          <w:lang w:val="en-US"/>
        </w:rPr>
        <w:lastRenderedPageBreak/>
        <w:t>RAN4 thinks not sending PU</w:t>
      </w:r>
      <w:r w:rsidR="00EE2F2B">
        <w:rPr>
          <w:rFonts w:ascii="Arial" w:hAnsi="Arial" w:cs="Arial"/>
          <w:sz w:val="20"/>
          <w:szCs w:val="20"/>
          <w:lang w:val="en-US"/>
        </w:rPr>
        <w:t>SCH and PUCCH between SRS</w:t>
      </w:r>
      <w:r w:rsidR="00EE2F2B" w:rsidRPr="00EE2F2B">
        <w:rPr>
          <w:rFonts w:ascii="Arial" w:hAnsi="Arial" w:cs="Arial"/>
          <w:sz w:val="20"/>
          <w:szCs w:val="20"/>
          <w:lang w:val="en-US"/>
        </w:rPr>
        <w:t xml:space="preserve"> </w:t>
      </w:r>
      <w:r w:rsidR="00EE2F2B">
        <w:rPr>
          <w:rFonts w:ascii="Arial" w:hAnsi="Arial" w:cs="Arial"/>
          <w:sz w:val="20"/>
          <w:szCs w:val="20"/>
          <w:lang w:val="en-US"/>
        </w:rPr>
        <w:t>resources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 belonging to different set</w:t>
      </w:r>
      <w:r w:rsidR="00EE2F2B">
        <w:rPr>
          <w:rFonts w:ascii="Arial" w:hAnsi="Arial" w:cs="Arial"/>
          <w:sz w:val="20"/>
          <w:szCs w:val="20"/>
          <w:lang w:val="en-US"/>
        </w:rPr>
        <w:t>s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 where usage is set to an</w:t>
      </w:r>
      <w:r w:rsidR="00EE2F2B">
        <w:rPr>
          <w:rFonts w:ascii="Arial" w:hAnsi="Arial" w:cs="Arial"/>
          <w:sz w:val="20"/>
          <w:szCs w:val="20"/>
          <w:lang w:val="en-US"/>
        </w:rPr>
        <w:t>tenna switching is inefficient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3CEEF12F" w14:textId="77777777" w:rsidR="0032652A" w:rsidRDefault="004E3D76" w:rsidP="0032652A">
      <w:pPr>
        <w:pStyle w:val="ListParagraph"/>
        <w:numPr>
          <w:ilvl w:val="0"/>
          <w:numId w:val="18"/>
        </w:numPr>
        <w:spacing w:beforeLines="100" w:before="240"/>
        <w:ind w:firstLineChars="0"/>
        <w:rPr>
          <w:rFonts w:ascii="Arial" w:hAnsi="Arial" w:cs="Arial"/>
          <w:sz w:val="20"/>
          <w:szCs w:val="20"/>
          <w:lang w:val="en-US"/>
        </w:rPr>
      </w:pPr>
      <w:r w:rsidRPr="0032652A">
        <w:rPr>
          <w:rFonts w:ascii="Arial" w:hAnsi="Arial" w:cs="Arial"/>
          <w:sz w:val="20"/>
          <w:szCs w:val="20"/>
          <w:lang w:val="en-US"/>
        </w:rPr>
        <w:t xml:space="preserve">RAN4 clarifies that the </w:t>
      </w:r>
      <w:r w:rsidR="00EE2F2B" w:rsidRPr="0032652A">
        <w:rPr>
          <w:rFonts w:ascii="Arial" w:hAnsi="Arial" w:cs="Arial"/>
          <w:sz w:val="20"/>
          <w:szCs w:val="20"/>
          <w:lang w:val="en-US"/>
        </w:rPr>
        <w:t xml:space="preserve">transient period </w:t>
      </w:r>
      <w:r w:rsidR="00EE2F2B">
        <w:rPr>
          <w:rFonts w:ascii="Arial" w:hAnsi="Arial" w:cs="Arial"/>
          <w:sz w:val="20"/>
          <w:szCs w:val="20"/>
          <w:lang w:val="en-US"/>
        </w:rPr>
        <w:t xml:space="preserve">between SRS resources is </w:t>
      </w:r>
      <w:r w:rsidRPr="0032652A">
        <w:rPr>
          <w:rFonts w:ascii="Arial" w:hAnsi="Arial" w:cs="Arial"/>
          <w:sz w:val="20"/>
          <w:szCs w:val="20"/>
          <w:lang w:val="en-US"/>
        </w:rPr>
        <w:t xml:space="preserve">15us. </w:t>
      </w:r>
    </w:p>
    <w:p w14:paraId="35A77476" w14:textId="77777777" w:rsidR="00BD16CB" w:rsidRPr="0032652A" w:rsidRDefault="0032652A" w:rsidP="0032652A">
      <w:pPr>
        <w:spacing w:beforeLines="100" w:before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Further, </w:t>
      </w:r>
      <w:r w:rsidR="004E3D76" w:rsidRPr="0032652A">
        <w:rPr>
          <w:rFonts w:ascii="Arial" w:hAnsi="Arial" w:cs="Arial"/>
          <w:lang w:val="en-US"/>
        </w:rPr>
        <w:t>RAN4 will continue working on these issues.</w:t>
      </w:r>
    </w:p>
    <w:p w14:paraId="742BAB48" w14:textId="77777777" w:rsidR="00BD16CB" w:rsidRPr="0032652A" w:rsidRDefault="00BD16CB" w:rsidP="00BA4360">
      <w:pPr>
        <w:spacing w:beforeLines="100" w:before="240"/>
        <w:rPr>
          <w:lang w:val="en-US" w:eastAsia="zh-CN"/>
        </w:rPr>
      </w:pPr>
    </w:p>
    <w:p w14:paraId="4A56CFE2" w14:textId="77777777" w:rsidR="00BA4360" w:rsidRDefault="00BA4360" w:rsidP="00BA4360">
      <w:pPr>
        <w:pStyle w:val="Heading1"/>
      </w:pPr>
      <w:r>
        <w:t>2</w:t>
      </w:r>
      <w:r>
        <w:tab/>
        <w:t>Actions</w:t>
      </w:r>
    </w:p>
    <w:p w14:paraId="7F71EC23" w14:textId="77777777" w:rsidR="00BA4360" w:rsidRDefault="009C671B" w:rsidP="00BA43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/>
          <w:b/>
          <w:lang w:eastAsia="zh-CN"/>
        </w:rPr>
        <w:t>1</w:t>
      </w:r>
      <w:r w:rsidR="00BA4360">
        <w:rPr>
          <w:rFonts w:ascii="Arial" w:hAnsi="Arial" w:cs="Arial"/>
          <w:b/>
        </w:rPr>
        <w:t xml:space="preserve"> </w:t>
      </w:r>
    </w:p>
    <w:p w14:paraId="507CEF27" w14:textId="77777777" w:rsidR="00BA4360" w:rsidRDefault="00BA4360" w:rsidP="00BA4360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3C12C9">
        <w:rPr>
          <w:rFonts w:ascii="Arial" w:hAnsi="Arial" w:cs="Arial"/>
          <w:lang w:val="en-US" w:eastAsia="zh-CN"/>
        </w:rPr>
        <w:t xml:space="preserve">RAN4 </w:t>
      </w:r>
      <w:r w:rsidR="009C671B" w:rsidRPr="003C12C9">
        <w:rPr>
          <w:rFonts w:ascii="Arial" w:hAnsi="Arial" w:cs="Arial"/>
          <w:lang w:val="en-US" w:eastAsia="zh-CN"/>
        </w:rPr>
        <w:t>respectfully asks RAN1</w:t>
      </w:r>
      <w:r w:rsidRPr="003C12C9">
        <w:rPr>
          <w:rFonts w:ascii="Arial" w:hAnsi="Arial" w:cs="Arial"/>
          <w:lang w:val="en-US" w:eastAsia="zh-CN"/>
        </w:rPr>
        <w:t xml:space="preserve"> to </w:t>
      </w:r>
      <w:r w:rsidR="0032652A">
        <w:rPr>
          <w:rFonts w:ascii="Arial" w:hAnsi="Arial" w:cs="Arial"/>
          <w:lang w:val="en-US" w:eastAsia="zh-CN"/>
        </w:rPr>
        <w:t>consider</w:t>
      </w:r>
      <w:r w:rsidR="009C671B" w:rsidRPr="003C12C9">
        <w:rPr>
          <w:rFonts w:ascii="Arial" w:hAnsi="Arial" w:cs="Arial"/>
          <w:lang w:val="en-US" w:eastAsia="zh-CN"/>
        </w:rPr>
        <w:t xml:space="preserve"> the above </w:t>
      </w:r>
      <w:r w:rsidR="0032652A">
        <w:rPr>
          <w:rFonts w:ascii="Arial" w:hAnsi="Arial" w:cs="Arial"/>
          <w:lang w:val="en-US" w:eastAsia="zh-CN"/>
        </w:rPr>
        <w:t>information during their discussion</w:t>
      </w:r>
      <w:r w:rsidRPr="003C12C9">
        <w:rPr>
          <w:rFonts w:ascii="Arial" w:hAnsi="Arial" w:cs="Arial"/>
          <w:lang w:val="en-US" w:eastAsia="zh-CN"/>
        </w:rPr>
        <w:t>.</w:t>
      </w:r>
      <w:r w:rsidRPr="008617BB">
        <w:rPr>
          <w:szCs w:val="22"/>
        </w:rPr>
        <w:t xml:space="preserve">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63EF8F7F" w14:textId="77777777" w:rsidR="00BA4360" w:rsidRPr="002322D3" w:rsidRDefault="00BA4360" w:rsidP="00BA4360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7860DD4A" w14:textId="77777777" w:rsidR="00BA4360" w:rsidRDefault="00BA4360" w:rsidP="00BA4360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165E23" w14:textId="77777777" w:rsidR="00BA4360" w:rsidRPr="003C12C9" w:rsidRDefault="00BA4360" w:rsidP="00BA4360">
      <w:pPr>
        <w:rPr>
          <w:rFonts w:ascii="Arial" w:hAnsi="Arial" w:cs="Arial"/>
          <w:lang w:val="en-US" w:eastAsia="zh-CN"/>
        </w:rPr>
      </w:pPr>
      <w:r w:rsidRPr="003C12C9">
        <w:rPr>
          <w:rFonts w:ascii="Arial" w:hAnsi="Arial" w:cs="Arial"/>
          <w:lang w:val="en-US" w:eastAsia="zh-CN"/>
        </w:rPr>
        <w:t>TSG RAN WG4 Meeting #10</w:t>
      </w:r>
      <w:r w:rsidRPr="003C12C9">
        <w:rPr>
          <w:rFonts w:ascii="Arial" w:hAnsi="Arial" w:cs="Arial" w:hint="eastAsia"/>
          <w:lang w:val="en-US" w:eastAsia="zh-CN"/>
        </w:rPr>
        <w:t>2</w:t>
      </w:r>
      <w:r w:rsidRPr="003C12C9">
        <w:rPr>
          <w:rFonts w:ascii="Arial" w:hAnsi="Arial" w:cs="Arial"/>
          <w:lang w:val="en-US" w:eastAsia="zh-CN"/>
        </w:rPr>
        <w:t>-e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 w:hint="eastAsia"/>
          <w:lang w:val="en-US" w:eastAsia="zh-CN"/>
        </w:rPr>
        <w:t>Feb.</w:t>
      </w:r>
      <w:r w:rsidRPr="003C12C9">
        <w:rPr>
          <w:rFonts w:ascii="Arial" w:hAnsi="Arial" w:cs="Arial"/>
          <w:lang w:val="en-US" w:eastAsia="zh-CN"/>
        </w:rPr>
        <w:t xml:space="preserve"> </w:t>
      </w:r>
      <w:r w:rsidRPr="003C12C9">
        <w:rPr>
          <w:rFonts w:ascii="Arial" w:hAnsi="Arial" w:cs="Arial" w:hint="eastAsia"/>
          <w:lang w:val="en-US" w:eastAsia="zh-CN"/>
        </w:rPr>
        <w:t>21</w:t>
      </w:r>
      <w:r w:rsidRPr="003C12C9">
        <w:rPr>
          <w:rFonts w:ascii="Arial" w:hAnsi="Arial" w:cs="Arial"/>
          <w:lang w:val="en-US" w:eastAsia="zh-CN"/>
        </w:rPr>
        <w:t xml:space="preserve"> – </w:t>
      </w:r>
      <w:r w:rsidRPr="003C12C9">
        <w:rPr>
          <w:rFonts w:ascii="Arial" w:hAnsi="Arial" w:cs="Arial" w:hint="eastAsia"/>
          <w:lang w:val="en-US" w:eastAsia="zh-CN"/>
        </w:rPr>
        <w:t>Mar. 3</w:t>
      </w:r>
      <w:r w:rsidRPr="003C12C9">
        <w:rPr>
          <w:rFonts w:ascii="Arial" w:hAnsi="Arial" w:cs="Arial"/>
          <w:lang w:val="en-US" w:eastAsia="zh-CN"/>
        </w:rPr>
        <w:t>, 202</w:t>
      </w:r>
      <w:r w:rsidRPr="003C12C9">
        <w:rPr>
          <w:rFonts w:ascii="Arial" w:hAnsi="Arial" w:cs="Arial" w:hint="eastAsia"/>
          <w:lang w:val="en-US" w:eastAsia="zh-CN"/>
        </w:rPr>
        <w:t>2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  <w:t>Electronic Meeting</w:t>
      </w:r>
    </w:p>
    <w:p w14:paraId="70264119" w14:textId="77777777" w:rsidR="0016761A" w:rsidRPr="003C12C9" w:rsidRDefault="0016761A" w:rsidP="0016761A">
      <w:pPr>
        <w:rPr>
          <w:rFonts w:ascii="Arial" w:hAnsi="Arial" w:cs="Arial"/>
          <w:lang w:val="en-US" w:eastAsia="zh-CN"/>
        </w:rPr>
      </w:pPr>
      <w:r w:rsidRPr="003C12C9">
        <w:rPr>
          <w:rFonts w:ascii="Arial" w:hAnsi="Arial" w:cs="Arial"/>
          <w:lang w:val="en-US" w:eastAsia="zh-CN"/>
        </w:rPr>
        <w:t>TSG RAN WG4 Meeting #10</w:t>
      </w:r>
      <w:r w:rsidRPr="003C12C9">
        <w:rPr>
          <w:rFonts w:ascii="Arial" w:hAnsi="Arial" w:cs="Arial" w:hint="eastAsia"/>
          <w:lang w:val="en-US" w:eastAsia="zh-CN"/>
        </w:rPr>
        <w:t>3</w:t>
      </w:r>
      <w:r w:rsidRPr="003C12C9">
        <w:rPr>
          <w:rFonts w:ascii="Arial" w:hAnsi="Arial" w:cs="Arial"/>
          <w:lang w:val="en-US" w:eastAsia="zh-CN"/>
        </w:rPr>
        <w:t>-e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 w:hint="eastAsia"/>
          <w:lang w:val="en-US" w:eastAsia="zh-CN"/>
        </w:rPr>
        <w:t>May 16</w:t>
      </w:r>
      <w:r w:rsidRPr="003C12C9">
        <w:rPr>
          <w:rFonts w:ascii="Arial" w:hAnsi="Arial" w:cs="Arial"/>
          <w:lang w:val="en-US" w:eastAsia="zh-CN"/>
        </w:rPr>
        <w:t xml:space="preserve"> – </w:t>
      </w:r>
      <w:r w:rsidRPr="003C12C9">
        <w:rPr>
          <w:rFonts w:ascii="Arial" w:hAnsi="Arial" w:cs="Arial" w:hint="eastAsia"/>
          <w:lang w:val="en-US" w:eastAsia="zh-CN"/>
        </w:rPr>
        <w:t>May 27</w:t>
      </w:r>
      <w:r w:rsidRPr="003C12C9">
        <w:rPr>
          <w:rFonts w:ascii="Arial" w:hAnsi="Arial" w:cs="Arial"/>
          <w:lang w:val="en-US" w:eastAsia="zh-CN"/>
        </w:rPr>
        <w:t>, 202</w:t>
      </w:r>
      <w:r w:rsidRPr="003C12C9">
        <w:rPr>
          <w:rFonts w:ascii="Arial" w:hAnsi="Arial" w:cs="Arial" w:hint="eastAsia"/>
          <w:lang w:val="en-US" w:eastAsia="zh-CN"/>
        </w:rPr>
        <w:t>2</w:t>
      </w:r>
      <w:r w:rsidRPr="003C12C9">
        <w:rPr>
          <w:rFonts w:ascii="Arial" w:hAnsi="Arial" w:cs="Arial"/>
          <w:lang w:val="en-US" w:eastAsia="zh-CN"/>
        </w:rPr>
        <w:tab/>
      </w:r>
      <w:r w:rsidRPr="003C12C9">
        <w:rPr>
          <w:rFonts w:ascii="Arial" w:hAnsi="Arial" w:cs="Arial"/>
          <w:lang w:val="en-US" w:eastAsia="zh-CN"/>
        </w:rPr>
        <w:tab/>
        <w:t>Electronic Meeting</w:t>
      </w:r>
    </w:p>
    <w:p w14:paraId="069C5ADD" w14:textId="77777777" w:rsidR="00BA4360" w:rsidRPr="0016761A" w:rsidRDefault="00BA4360" w:rsidP="00BA4360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14:paraId="375690A6" w14:textId="77777777" w:rsidR="00AD59F4" w:rsidRPr="00451C3D" w:rsidRDefault="00AD59F4" w:rsidP="00AD59F4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Pr="00AC7DE5">
        <w:rPr>
          <w:lang w:val="en-US" w:eastAsia="zh-CN"/>
        </w:rPr>
        <w:t>References</w:t>
      </w:r>
    </w:p>
    <w:p w14:paraId="0EF80B45" w14:textId="77777777" w:rsidR="00235203" w:rsidRPr="003C12C9" w:rsidRDefault="003C12C9" w:rsidP="003C12C9">
      <w:pPr>
        <w:pStyle w:val="ListParagraph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rFonts w:ascii="Arial" w:hAnsi="Arial" w:cs="Arial"/>
          <w:sz w:val="20"/>
          <w:szCs w:val="20"/>
          <w:lang w:val="en-US"/>
        </w:rPr>
      </w:pPr>
      <w:r w:rsidRPr="003C12C9">
        <w:rPr>
          <w:rFonts w:ascii="Arial" w:hAnsi="Arial" w:cs="Arial"/>
          <w:sz w:val="20"/>
          <w:szCs w:val="20"/>
          <w:lang w:val="en-US"/>
        </w:rPr>
        <w:t>R4-2200342, Two sets of SRS sets and GP needed in between</w:t>
      </w:r>
      <w:r w:rsidR="00235203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 w:rsidRPr="003C12C9">
        <w:rPr>
          <w:rFonts w:ascii="Arial" w:hAnsi="Arial" w:cs="Arial"/>
          <w:sz w:val="20"/>
          <w:szCs w:val="20"/>
          <w:lang w:val="en-US"/>
        </w:rPr>
        <w:t>Qualcomm</w:t>
      </w:r>
      <w:r w:rsidR="00235203" w:rsidRPr="003C12C9">
        <w:rPr>
          <w:rFonts w:ascii="Arial" w:hAnsi="Arial" w:cs="Arial"/>
          <w:sz w:val="20"/>
          <w:szCs w:val="20"/>
          <w:lang w:val="en-US"/>
        </w:rPr>
        <w:t xml:space="preserve">, RAN4#101bis-e </w:t>
      </w:r>
    </w:p>
    <w:p w14:paraId="5CD51D2C" w14:textId="77777777" w:rsidR="00A67F76" w:rsidRPr="003C12C9" w:rsidRDefault="003C12C9" w:rsidP="003C12C9">
      <w:pPr>
        <w:pStyle w:val="ListParagraph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rFonts w:ascii="Arial" w:hAnsi="Arial" w:cs="Arial"/>
          <w:sz w:val="20"/>
          <w:szCs w:val="20"/>
          <w:lang w:val="en-US"/>
        </w:rPr>
      </w:pPr>
      <w:r w:rsidRPr="003C12C9">
        <w:rPr>
          <w:rFonts w:ascii="Arial" w:hAnsi="Arial" w:cs="Arial"/>
          <w:sz w:val="20"/>
          <w:szCs w:val="20"/>
          <w:lang w:val="en-US"/>
        </w:rPr>
        <w:t>R1-2112589</w:t>
      </w:r>
      <w:r w:rsidR="00AD59F4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 w:rsidRPr="003C12C9">
        <w:rPr>
          <w:rFonts w:ascii="Arial" w:hAnsi="Arial" w:cs="Arial"/>
          <w:sz w:val="20"/>
          <w:szCs w:val="20"/>
          <w:lang w:val="en-US"/>
        </w:rPr>
        <w:t>FL summary #2 on SRS enhancements</w:t>
      </w:r>
      <w:r w:rsidR="00AD59F4" w:rsidRPr="003C12C9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Moderator (ZTE), RAN1#107</w:t>
      </w:r>
      <w:r w:rsidR="00AD59F4" w:rsidRPr="003C12C9">
        <w:rPr>
          <w:rFonts w:ascii="Arial" w:hAnsi="Arial" w:cs="Arial"/>
          <w:sz w:val="20"/>
          <w:szCs w:val="20"/>
          <w:lang w:val="en-US"/>
        </w:rPr>
        <w:t>e</w:t>
      </w:r>
    </w:p>
    <w:sectPr w:rsidR="00A67F76" w:rsidRPr="003C12C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26D26" w14:textId="77777777" w:rsidR="00AC777D" w:rsidRDefault="00AC777D">
      <w:r>
        <w:separator/>
      </w:r>
    </w:p>
  </w:endnote>
  <w:endnote w:type="continuationSeparator" w:id="0">
    <w:p w14:paraId="1347EA4C" w14:textId="77777777" w:rsidR="00AC777D" w:rsidRDefault="00AC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A543D" w14:textId="77777777" w:rsidR="00E1586A" w:rsidRDefault="00E158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DDB00" w14:textId="77777777" w:rsidR="00AC777D" w:rsidRDefault="00AC777D">
      <w:r>
        <w:separator/>
      </w:r>
    </w:p>
  </w:footnote>
  <w:footnote w:type="continuationSeparator" w:id="0">
    <w:p w14:paraId="20F55DAD" w14:textId="77777777" w:rsidR="00AC777D" w:rsidRDefault="00AC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81B6FB6"/>
    <w:multiLevelType w:val="hybridMultilevel"/>
    <w:tmpl w:val="BEBCC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93592"/>
    <w:multiLevelType w:val="hybridMultilevel"/>
    <w:tmpl w:val="7A105940"/>
    <w:lvl w:ilvl="0" w:tplc="3E50D4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5"/>
  </w:num>
  <w:num w:numId="6">
    <w:abstractNumId w:val="13"/>
  </w:num>
  <w:num w:numId="7">
    <w:abstractNumId w:val="9"/>
  </w:num>
  <w:num w:numId="8">
    <w:abstractNumId w:val="14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  <w:num w:numId="13">
    <w:abstractNumId w:val="16"/>
  </w:num>
  <w:num w:numId="14">
    <w:abstractNumId w:val="17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3DD0"/>
    <w:rsid w:val="000047C9"/>
    <w:rsid w:val="00004D73"/>
    <w:rsid w:val="00005063"/>
    <w:rsid w:val="000051AF"/>
    <w:rsid w:val="000058EE"/>
    <w:rsid w:val="00005AD7"/>
    <w:rsid w:val="000062AE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C9D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5D62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715"/>
    <w:rsid w:val="00067E19"/>
    <w:rsid w:val="000707A2"/>
    <w:rsid w:val="00070DF9"/>
    <w:rsid w:val="00070EA7"/>
    <w:rsid w:val="00071C1C"/>
    <w:rsid w:val="00071F3B"/>
    <w:rsid w:val="000730E3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4BF6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D70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2793"/>
    <w:rsid w:val="000D2927"/>
    <w:rsid w:val="000D3465"/>
    <w:rsid w:val="000D3D6E"/>
    <w:rsid w:val="000D4F6C"/>
    <w:rsid w:val="000D5A76"/>
    <w:rsid w:val="000D5CBC"/>
    <w:rsid w:val="000D5EDA"/>
    <w:rsid w:val="000D5EF5"/>
    <w:rsid w:val="000D61DE"/>
    <w:rsid w:val="000D63C4"/>
    <w:rsid w:val="000D6A9F"/>
    <w:rsid w:val="000E0C45"/>
    <w:rsid w:val="000E108E"/>
    <w:rsid w:val="000E11C2"/>
    <w:rsid w:val="000E1572"/>
    <w:rsid w:val="000E1775"/>
    <w:rsid w:val="000E237A"/>
    <w:rsid w:val="000E26FB"/>
    <w:rsid w:val="000E48C6"/>
    <w:rsid w:val="000E4CEF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744"/>
    <w:rsid w:val="000F6952"/>
    <w:rsid w:val="0010027E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27F87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3F3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4FD8"/>
    <w:rsid w:val="001552E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61A"/>
    <w:rsid w:val="0016770D"/>
    <w:rsid w:val="0017013D"/>
    <w:rsid w:val="0017022E"/>
    <w:rsid w:val="001709C4"/>
    <w:rsid w:val="0017117D"/>
    <w:rsid w:val="00172990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49D"/>
    <w:rsid w:val="001B2AD7"/>
    <w:rsid w:val="001B32B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0E15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923"/>
    <w:rsid w:val="001D0EF4"/>
    <w:rsid w:val="001D0FF3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90E"/>
    <w:rsid w:val="001D6C10"/>
    <w:rsid w:val="001D7752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0AB"/>
    <w:rsid w:val="001E4951"/>
    <w:rsid w:val="001E4DBB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7032"/>
    <w:rsid w:val="002076FD"/>
    <w:rsid w:val="0020778B"/>
    <w:rsid w:val="00207C71"/>
    <w:rsid w:val="00207DB9"/>
    <w:rsid w:val="002102C3"/>
    <w:rsid w:val="002105AC"/>
    <w:rsid w:val="00210C25"/>
    <w:rsid w:val="00211010"/>
    <w:rsid w:val="00211CCD"/>
    <w:rsid w:val="00211E23"/>
    <w:rsid w:val="00212151"/>
    <w:rsid w:val="00212EA6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F2E"/>
    <w:rsid w:val="002816A3"/>
    <w:rsid w:val="002816D9"/>
    <w:rsid w:val="002818AD"/>
    <w:rsid w:val="00281F6B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113C"/>
    <w:rsid w:val="002A2095"/>
    <w:rsid w:val="002A34CB"/>
    <w:rsid w:val="002A3BA6"/>
    <w:rsid w:val="002A49F9"/>
    <w:rsid w:val="002A57D8"/>
    <w:rsid w:val="002A5FBA"/>
    <w:rsid w:val="002A602D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2D12"/>
    <w:rsid w:val="002C365C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E69"/>
    <w:rsid w:val="002D5BE9"/>
    <w:rsid w:val="002D5F84"/>
    <w:rsid w:val="002D742C"/>
    <w:rsid w:val="002D789D"/>
    <w:rsid w:val="002E0460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DF6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1DE5"/>
    <w:rsid w:val="00322096"/>
    <w:rsid w:val="003227C2"/>
    <w:rsid w:val="0032293D"/>
    <w:rsid w:val="0032319C"/>
    <w:rsid w:val="00323D06"/>
    <w:rsid w:val="00324408"/>
    <w:rsid w:val="00324932"/>
    <w:rsid w:val="00324A27"/>
    <w:rsid w:val="00324BE0"/>
    <w:rsid w:val="00324C71"/>
    <w:rsid w:val="0032631F"/>
    <w:rsid w:val="0032652A"/>
    <w:rsid w:val="00326BC7"/>
    <w:rsid w:val="0032738F"/>
    <w:rsid w:val="003300B0"/>
    <w:rsid w:val="003311C2"/>
    <w:rsid w:val="00331BC6"/>
    <w:rsid w:val="00331D5D"/>
    <w:rsid w:val="00331D7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19C1"/>
    <w:rsid w:val="00341B8D"/>
    <w:rsid w:val="003424A4"/>
    <w:rsid w:val="003430AA"/>
    <w:rsid w:val="00343369"/>
    <w:rsid w:val="003439A8"/>
    <w:rsid w:val="00343BDC"/>
    <w:rsid w:val="00343FE0"/>
    <w:rsid w:val="00344748"/>
    <w:rsid w:val="003453FD"/>
    <w:rsid w:val="003457BD"/>
    <w:rsid w:val="00345CDB"/>
    <w:rsid w:val="00345EA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D"/>
    <w:rsid w:val="00355B4F"/>
    <w:rsid w:val="003577A7"/>
    <w:rsid w:val="00357CB6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33B5"/>
    <w:rsid w:val="0037584B"/>
    <w:rsid w:val="00375D44"/>
    <w:rsid w:val="00375D81"/>
    <w:rsid w:val="00375F15"/>
    <w:rsid w:val="00376492"/>
    <w:rsid w:val="00376A18"/>
    <w:rsid w:val="00377170"/>
    <w:rsid w:val="00377B5C"/>
    <w:rsid w:val="00377D4E"/>
    <w:rsid w:val="00377DA8"/>
    <w:rsid w:val="00380148"/>
    <w:rsid w:val="003806E2"/>
    <w:rsid w:val="003808FE"/>
    <w:rsid w:val="00381115"/>
    <w:rsid w:val="003832B0"/>
    <w:rsid w:val="00383560"/>
    <w:rsid w:val="00383623"/>
    <w:rsid w:val="003837F6"/>
    <w:rsid w:val="00384F0C"/>
    <w:rsid w:val="00385F7D"/>
    <w:rsid w:val="0038609C"/>
    <w:rsid w:val="00386397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B6D"/>
    <w:rsid w:val="003B0143"/>
    <w:rsid w:val="003B0323"/>
    <w:rsid w:val="003B0409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2C9"/>
    <w:rsid w:val="003C1633"/>
    <w:rsid w:val="003C1ACD"/>
    <w:rsid w:val="003C1F4E"/>
    <w:rsid w:val="003C21D0"/>
    <w:rsid w:val="003C243C"/>
    <w:rsid w:val="003C3376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608"/>
    <w:rsid w:val="003F1C82"/>
    <w:rsid w:val="003F219A"/>
    <w:rsid w:val="003F2AC1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692"/>
    <w:rsid w:val="00401C4C"/>
    <w:rsid w:val="00401E82"/>
    <w:rsid w:val="0040228D"/>
    <w:rsid w:val="004027B9"/>
    <w:rsid w:val="00402F6D"/>
    <w:rsid w:val="004036AA"/>
    <w:rsid w:val="004037C5"/>
    <w:rsid w:val="00403A21"/>
    <w:rsid w:val="004054DC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A76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E8C"/>
    <w:rsid w:val="0042610B"/>
    <w:rsid w:val="00426DB7"/>
    <w:rsid w:val="00427C86"/>
    <w:rsid w:val="004307B1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91E"/>
    <w:rsid w:val="004513B7"/>
    <w:rsid w:val="00451C3D"/>
    <w:rsid w:val="004521EF"/>
    <w:rsid w:val="004525E3"/>
    <w:rsid w:val="00453681"/>
    <w:rsid w:val="00454779"/>
    <w:rsid w:val="004549FA"/>
    <w:rsid w:val="00454B1B"/>
    <w:rsid w:val="00454CBD"/>
    <w:rsid w:val="00454DFA"/>
    <w:rsid w:val="004554BB"/>
    <w:rsid w:val="00455E77"/>
    <w:rsid w:val="00456FE6"/>
    <w:rsid w:val="004571C4"/>
    <w:rsid w:val="004572B5"/>
    <w:rsid w:val="0046044D"/>
    <w:rsid w:val="00460570"/>
    <w:rsid w:val="004616B0"/>
    <w:rsid w:val="00461DB8"/>
    <w:rsid w:val="004620AB"/>
    <w:rsid w:val="00462A40"/>
    <w:rsid w:val="004633AE"/>
    <w:rsid w:val="00465220"/>
    <w:rsid w:val="00466AE7"/>
    <w:rsid w:val="00466BE0"/>
    <w:rsid w:val="00466D51"/>
    <w:rsid w:val="004672DE"/>
    <w:rsid w:val="0046756D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92B"/>
    <w:rsid w:val="00487A8C"/>
    <w:rsid w:val="00487B6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C9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743C"/>
    <w:rsid w:val="004B7D85"/>
    <w:rsid w:val="004B7E0B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9C5"/>
    <w:rsid w:val="004D6650"/>
    <w:rsid w:val="004D769C"/>
    <w:rsid w:val="004D7EC3"/>
    <w:rsid w:val="004E08CB"/>
    <w:rsid w:val="004E1200"/>
    <w:rsid w:val="004E1D58"/>
    <w:rsid w:val="004E3016"/>
    <w:rsid w:val="004E3158"/>
    <w:rsid w:val="004E31E3"/>
    <w:rsid w:val="004E335C"/>
    <w:rsid w:val="004E35B4"/>
    <w:rsid w:val="004E3D76"/>
    <w:rsid w:val="004E4488"/>
    <w:rsid w:val="004E4BAE"/>
    <w:rsid w:val="004E559C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5A2B"/>
    <w:rsid w:val="00507001"/>
    <w:rsid w:val="00507922"/>
    <w:rsid w:val="00507BC2"/>
    <w:rsid w:val="00510B41"/>
    <w:rsid w:val="00510DD5"/>
    <w:rsid w:val="00510F49"/>
    <w:rsid w:val="00511CD5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9E8"/>
    <w:rsid w:val="00540EA8"/>
    <w:rsid w:val="0054221C"/>
    <w:rsid w:val="005434D3"/>
    <w:rsid w:val="00543E3B"/>
    <w:rsid w:val="005443DC"/>
    <w:rsid w:val="005445D9"/>
    <w:rsid w:val="00544D22"/>
    <w:rsid w:val="005457A1"/>
    <w:rsid w:val="00545DF4"/>
    <w:rsid w:val="0054770B"/>
    <w:rsid w:val="00547AE6"/>
    <w:rsid w:val="00547E4A"/>
    <w:rsid w:val="00550336"/>
    <w:rsid w:val="00550854"/>
    <w:rsid w:val="0055112C"/>
    <w:rsid w:val="0055139B"/>
    <w:rsid w:val="00551872"/>
    <w:rsid w:val="0055198A"/>
    <w:rsid w:val="00551BC5"/>
    <w:rsid w:val="00551C27"/>
    <w:rsid w:val="005525E7"/>
    <w:rsid w:val="005526D9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217C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6C3C"/>
    <w:rsid w:val="005676B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4E6B"/>
    <w:rsid w:val="0058628D"/>
    <w:rsid w:val="00587951"/>
    <w:rsid w:val="00587D4C"/>
    <w:rsid w:val="00594062"/>
    <w:rsid w:val="00594670"/>
    <w:rsid w:val="00594AB5"/>
    <w:rsid w:val="00594EA9"/>
    <w:rsid w:val="00595141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60C7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6271"/>
    <w:rsid w:val="005E6AC1"/>
    <w:rsid w:val="005F0380"/>
    <w:rsid w:val="005F0C0D"/>
    <w:rsid w:val="005F13D9"/>
    <w:rsid w:val="005F1CE4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6978"/>
    <w:rsid w:val="00627868"/>
    <w:rsid w:val="006303BD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978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B7EFF"/>
    <w:rsid w:val="006C0F3D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7550"/>
    <w:rsid w:val="006D7C47"/>
    <w:rsid w:val="006E0425"/>
    <w:rsid w:val="006E05C2"/>
    <w:rsid w:val="006E093B"/>
    <w:rsid w:val="006E0FC5"/>
    <w:rsid w:val="006E1102"/>
    <w:rsid w:val="006E2583"/>
    <w:rsid w:val="006E27D8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3DF7"/>
    <w:rsid w:val="0071505D"/>
    <w:rsid w:val="00715396"/>
    <w:rsid w:val="00715E08"/>
    <w:rsid w:val="00716632"/>
    <w:rsid w:val="00716EAF"/>
    <w:rsid w:val="00717767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4A8"/>
    <w:rsid w:val="00735FAA"/>
    <w:rsid w:val="00736351"/>
    <w:rsid w:val="0073661C"/>
    <w:rsid w:val="00736B27"/>
    <w:rsid w:val="0073710F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DD"/>
    <w:rsid w:val="00766847"/>
    <w:rsid w:val="007707EE"/>
    <w:rsid w:val="007722F9"/>
    <w:rsid w:val="00772320"/>
    <w:rsid w:val="00772410"/>
    <w:rsid w:val="0077269A"/>
    <w:rsid w:val="00772D1B"/>
    <w:rsid w:val="00773CA8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A7"/>
    <w:rsid w:val="007919F3"/>
    <w:rsid w:val="007924C0"/>
    <w:rsid w:val="00793A2E"/>
    <w:rsid w:val="00794BDF"/>
    <w:rsid w:val="00795746"/>
    <w:rsid w:val="00795D50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613E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BB9"/>
    <w:rsid w:val="007C06A1"/>
    <w:rsid w:val="007C0805"/>
    <w:rsid w:val="007C09CF"/>
    <w:rsid w:val="007C10AB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207E"/>
    <w:rsid w:val="007F218E"/>
    <w:rsid w:val="007F23CB"/>
    <w:rsid w:val="007F34B3"/>
    <w:rsid w:val="007F34BD"/>
    <w:rsid w:val="007F3A34"/>
    <w:rsid w:val="007F5487"/>
    <w:rsid w:val="007F5CCB"/>
    <w:rsid w:val="007F5DAC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40EF"/>
    <w:rsid w:val="00854AB0"/>
    <w:rsid w:val="00855AA9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3980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2609"/>
    <w:rsid w:val="008A385F"/>
    <w:rsid w:val="008A4385"/>
    <w:rsid w:val="008A43FA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2A7B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BB"/>
    <w:rsid w:val="008F3A6D"/>
    <w:rsid w:val="008F3B32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35C"/>
    <w:rsid w:val="00900544"/>
    <w:rsid w:val="00900563"/>
    <w:rsid w:val="00900C15"/>
    <w:rsid w:val="00901DE6"/>
    <w:rsid w:val="0090216C"/>
    <w:rsid w:val="0090295A"/>
    <w:rsid w:val="00902D68"/>
    <w:rsid w:val="00903634"/>
    <w:rsid w:val="00903F82"/>
    <w:rsid w:val="0090439D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46D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62"/>
    <w:rsid w:val="009411DA"/>
    <w:rsid w:val="00941D6C"/>
    <w:rsid w:val="00942591"/>
    <w:rsid w:val="00942C48"/>
    <w:rsid w:val="00942E71"/>
    <w:rsid w:val="009438AC"/>
    <w:rsid w:val="00943BA7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6A2"/>
    <w:rsid w:val="009578F8"/>
    <w:rsid w:val="00957A96"/>
    <w:rsid w:val="009605A3"/>
    <w:rsid w:val="009612C8"/>
    <w:rsid w:val="00961999"/>
    <w:rsid w:val="00961CB4"/>
    <w:rsid w:val="00962E99"/>
    <w:rsid w:val="00962F35"/>
    <w:rsid w:val="0096322C"/>
    <w:rsid w:val="009639F3"/>
    <w:rsid w:val="00963BD6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07D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EC7"/>
    <w:rsid w:val="009C671B"/>
    <w:rsid w:val="009C699E"/>
    <w:rsid w:val="009C69B4"/>
    <w:rsid w:val="009C7234"/>
    <w:rsid w:val="009C73BA"/>
    <w:rsid w:val="009C7927"/>
    <w:rsid w:val="009D0385"/>
    <w:rsid w:val="009D09E7"/>
    <w:rsid w:val="009D197B"/>
    <w:rsid w:val="009D20B8"/>
    <w:rsid w:val="009D3012"/>
    <w:rsid w:val="009D3936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422"/>
    <w:rsid w:val="009F497D"/>
    <w:rsid w:val="009F51DC"/>
    <w:rsid w:val="009F657F"/>
    <w:rsid w:val="009F6712"/>
    <w:rsid w:val="009F6A10"/>
    <w:rsid w:val="009F7D74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6BB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6D08"/>
    <w:rsid w:val="00A17AF9"/>
    <w:rsid w:val="00A20161"/>
    <w:rsid w:val="00A2030D"/>
    <w:rsid w:val="00A20AF4"/>
    <w:rsid w:val="00A20D0F"/>
    <w:rsid w:val="00A21215"/>
    <w:rsid w:val="00A2147D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0E87"/>
    <w:rsid w:val="00A32210"/>
    <w:rsid w:val="00A32F14"/>
    <w:rsid w:val="00A333BA"/>
    <w:rsid w:val="00A33F64"/>
    <w:rsid w:val="00A35B35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2F5"/>
    <w:rsid w:val="00A510D1"/>
    <w:rsid w:val="00A510E4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642B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5B27"/>
    <w:rsid w:val="00A76251"/>
    <w:rsid w:val="00A7625C"/>
    <w:rsid w:val="00A7782B"/>
    <w:rsid w:val="00A778FD"/>
    <w:rsid w:val="00A77D11"/>
    <w:rsid w:val="00A80709"/>
    <w:rsid w:val="00A81CA0"/>
    <w:rsid w:val="00A8274D"/>
    <w:rsid w:val="00A833DE"/>
    <w:rsid w:val="00A835B6"/>
    <w:rsid w:val="00A83DF1"/>
    <w:rsid w:val="00A83F46"/>
    <w:rsid w:val="00A84055"/>
    <w:rsid w:val="00A85078"/>
    <w:rsid w:val="00A859EB"/>
    <w:rsid w:val="00A8686A"/>
    <w:rsid w:val="00A875D1"/>
    <w:rsid w:val="00A87D6F"/>
    <w:rsid w:val="00A9073C"/>
    <w:rsid w:val="00A91551"/>
    <w:rsid w:val="00A927D7"/>
    <w:rsid w:val="00A93CF2"/>
    <w:rsid w:val="00A9483D"/>
    <w:rsid w:val="00A95A0B"/>
    <w:rsid w:val="00A95A26"/>
    <w:rsid w:val="00A975D1"/>
    <w:rsid w:val="00A9797F"/>
    <w:rsid w:val="00A97B5C"/>
    <w:rsid w:val="00AA0452"/>
    <w:rsid w:val="00AA2022"/>
    <w:rsid w:val="00AA2314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7B8"/>
    <w:rsid w:val="00AB4F7E"/>
    <w:rsid w:val="00AB611A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77D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E23B1"/>
    <w:rsid w:val="00AE23D0"/>
    <w:rsid w:val="00AE260B"/>
    <w:rsid w:val="00AE2CEA"/>
    <w:rsid w:val="00AE3C55"/>
    <w:rsid w:val="00AE52AD"/>
    <w:rsid w:val="00AE553E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69ED"/>
    <w:rsid w:val="00B2123A"/>
    <w:rsid w:val="00B214D1"/>
    <w:rsid w:val="00B21DB1"/>
    <w:rsid w:val="00B238A4"/>
    <w:rsid w:val="00B25B7A"/>
    <w:rsid w:val="00B25E8C"/>
    <w:rsid w:val="00B25F01"/>
    <w:rsid w:val="00B267FA"/>
    <w:rsid w:val="00B26AD2"/>
    <w:rsid w:val="00B26D39"/>
    <w:rsid w:val="00B27278"/>
    <w:rsid w:val="00B30727"/>
    <w:rsid w:val="00B30F22"/>
    <w:rsid w:val="00B312F7"/>
    <w:rsid w:val="00B32ABC"/>
    <w:rsid w:val="00B32B8F"/>
    <w:rsid w:val="00B3398D"/>
    <w:rsid w:val="00B3432A"/>
    <w:rsid w:val="00B34622"/>
    <w:rsid w:val="00B347D4"/>
    <w:rsid w:val="00B34AF1"/>
    <w:rsid w:val="00B35872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5E8"/>
    <w:rsid w:val="00B42AFA"/>
    <w:rsid w:val="00B42B27"/>
    <w:rsid w:val="00B43047"/>
    <w:rsid w:val="00B4319C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5A42"/>
    <w:rsid w:val="00B96486"/>
    <w:rsid w:val="00B96C28"/>
    <w:rsid w:val="00B96C95"/>
    <w:rsid w:val="00B96CDC"/>
    <w:rsid w:val="00B96D9D"/>
    <w:rsid w:val="00B97126"/>
    <w:rsid w:val="00B977FF"/>
    <w:rsid w:val="00B979CA"/>
    <w:rsid w:val="00BA0652"/>
    <w:rsid w:val="00BA1874"/>
    <w:rsid w:val="00BA26E3"/>
    <w:rsid w:val="00BA289C"/>
    <w:rsid w:val="00BA2E13"/>
    <w:rsid w:val="00BA407B"/>
    <w:rsid w:val="00BA4360"/>
    <w:rsid w:val="00BA46FC"/>
    <w:rsid w:val="00BA5344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474"/>
    <w:rsid w:val="00BD08DA"/>
    <w:rsid w:val="00BD0AD1"/>
    <w:rsid w:val="00BD0D2D"/>
    <w:rsid w:val="00BD0E09"/>
    <w:rsid w:val="00BD16CB"/>
    <w:rsid w:val="00BD18F5"/>
    <w:rsid w:val="00BD2678"/>
    <w:rsid w:val="00BD343A"/>
    <w:rsid w:val="00BD37E1"/>
    <w:rsid w:val="00BD539C"/>
    <w:rsid w:val="00BD66DB"/>
    <w:rsid w:val="00BD6E99"/>
    <w:rsid w:val="00BE1DF6"/>
    <w:rsid w:val="00BE3375"/>
    <w:rsid w:val="00BE33B6"/>
    <w:rsid w:val="00BE40AD"/>
    <w:rsid w:val="00BE5666"/>
    <w:rsid w:val="00BE5A80"/>
    <w:rsid w:val="00BE5F34"/>
    <w:rsid w:val="00BE632C"/>
    <w:rsid w:val="00BE7149"/>
    <w:rsid w:val="00BE7569"/>
    <w:rsid w:val="00BE7A58"/>
    <w:rsid w:val="00BE7B34"/>
    <w:rsid w:val="00BF076A"/>
    <w:rsid w:val="00BF0913"/>
    <w:rsid w:val="00BF098A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48E"/>
    <w:rsid w:val="00C52A28"/>
    <w:rsid w:val="00C52F00"/>
    <w:rsid w:val="00C53669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6D2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EB9"/>
    <w:rsid w:val="00CB0529"/>
    <w:rsid w:val="00CB058A"/>
    <w:rsid w:val="00CB059F"/>
    <w:rsid w:val="00CB06D5"/>
    <w:rsid w:val="00CB0B43"/>
    <w:rsid w:val="00CB0D93"/>
    <w:rsid w:val="00CB1819"/>
    <w:rsid w:val="00CB1B96"/>
    <w:rsid w:val="00CB1DFE"/>
    <w:rsid w:val="00CB1EFC"/>
    <w:rsid w:val="00CB2DFE"/>
    <w:rsid w:val="00CB3253"/>
    <w:rsid w:val="00CB3308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6519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32BB"/>
    <w:rsid w:val="00D1356F"/>
    <w:rsid w:val="00D137A8"/>
    <w:rsid w:val="00D14BB8"/>
    <w:rsid w:val="00D14D29"/>
    <w:rsid w:val="00D14E11"/>
    <w:rsid w:val="00D152F2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52B7"/>
    <w:rsid w:val="00D75FD9"/>
    <w:rsid w:val="00D762D7"/>
    <w:rsid w:val="00D7681E"/>
    <w:rsid w:val="00D76F14"/>
    <w:rsid w:val="00D7748E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614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6D45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B26"/>
    <w:rsid w:val="00DB0E8C"/>
    <w:rsid w:val="00DB1834"/>
    <w:rsid w:val="00DB21EF"/>
    <w:rsid w:val="00DB2BA9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F1"/>
    <w:rsid w:val="00DC2269"/>
    <w:rsid w:val="00DC2BEC"/>
    <w:rsid w:val="00DC2C6B"/>
    <w:rsid w:val="00DC2F45"/>
    <w:rsid w:val="00DC36E4"/>
    <w:rsid w:val="00DC4005"/>
    <w:rsid w:val="00DC4412"/>
    <w:rsid w:val="00DC6056"/>
    <w:rsid w:val="00DC7515"/>
    <w:rsid w:val="00DC7882"/>
    <w:rsid w:val="00DD0B8F"/>
    <w:rsid w:val="00DD0C01"/>
    <w:rsid w:val="00DD1A96"/>
    <w:rsid w:val="00DD1FFE"/>
    <w:rsid w:val="00DD20D9"/>
    <w:rsid w:val="00DD22D8"/>
    <w:rsid w:val="00DD23E8"/>
    <w:rsid w:val="00DD2B9E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6681"/>
    <w:rsid w:val="00DE6A55"/>
    <w:rsid w:val="00DE727E"/>
    <w:rsid w:val="00DF0770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0DB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4FEB"/>
    <w:rsid w:val="00E052C9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5C"/>
    <w:rsid w:val="00E24E7C"/>
    <w:rsid w:val="00E25EDF"/>
    <w:rsid w:val="00E26B01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3C8"/>
    <w:rsid w:val="00E43136"/>
    <w:rsid w:val="00E44076"/>
    <w:rsid w:val="00E44ADD"/>
    <w:rsid w:val="00E44C43"/>
    <w:rsid w:val="00E45507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7163"/>
    <w:rsid w:val="00ED72CE"/>
    <w:rsid w:val="00EE0D38"/>
    <w:rsid w:val="00EE13DF"/>
    <w:rsid w:val="00EE2490"/>
    <w:rsid w:val="00EE2F2B"/>
    <w:rsid w:val="00EE3188"/>
    <w:rsid w:val="00EE35CC"/>
    <w:rsid w:val="00EE46C0"/>
    <w:rsid w:val="00EE4A21"/>
    <w:rsid w:val="00EE5138"/>
    <w:rsid w:val="00EE5830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3B8C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08"/>
    <w:rsid w:val="00F25F87"/>
    <w:rsid w:val="00F26A0B"/>
    <w:rsid w:val="00F27239"/>
    <w:rsid w:val="00F27BA8"/>
    <w:rsid w:val="00F30063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4D51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451"/>
    <w:rsid w:val="00F52A44"/>
    <w:rsid w:val="00F52D7A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1107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388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5EF7"/>
    <w:rsid w:val="00F9668F"/>
    <w:rsid w:val="00FA1AAA"/>
    <w:rsid w:val="00FA1D06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AF0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284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3AC236"/>
  <w15:docId w15:val="{DF1ADE80-18D4-414B-A6EB-9587CBE6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3</cp:revision>
  <cp:lastPrinted>2009-01-30T04:53:00Z</cp:lastPrinted>
  <dcterms:created xsi:type="dcterms:W3CDTF">2022-01-25T16:25:00Z</dcterms:created>
  <dcterms:modified xsi:type="dcterms:W3CDTF">2022-01-26T10:51:00Z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(2)hO/08Hr0VubmAa3WzILBb7ZfkK5k26T+uSUsVHvfxrIobs09JBiBrBnm/HsbzrbkTO8yQ60e
8D5sY5qArllFPzcx0lP5huo/4CXw3CpP6EHoAUG+1Gf+IBib7bhs0v63fdH/dGbiY4R5MXDO
MgDt/AGrz2ksZm28mICMmCMNoYwHn5tiSW5A7ctX99sA6C6+WUcCI5qZ6Gy/jUJIADc9d8SC
aBa8Z7WnWYBNyBN44+</vt:lpwstr>
  </property>
  <property fmtid="{D5CDD505-2E9C-101B-9397-08002B2CF9AE}" pid="3" name="_2015_ms_pID_7253431">
    <vt:lpwstr>OHT3mfkU8nIjhvX94JauJdgJ+jjgGFbYks8x44vPT6A9C3rM9mhaGf
ukzjDOqm1GQ5eiZZmNmzWd+lDyd+IO7aRtGfDsRYusMll8kOPejOmt0fRppresjJCb+Ec8eV
eNK898Y/yYPEGz7gZQXHOB7ejV5X983jLKzQoDCwEP3o6g1bxf7a8M21h9mwmh1Mmtc=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1642843116</vt:lpwstr>
  </property>
</Properties>
</file>